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2026100056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Hort "Future Kids" Mueßer Berg, Eulerstraße 3, 19063 Schwerin - Los 17 Heizung - Sanitärarbeiten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17 Heizung - Sanitärarbeiten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